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3F82B" w14:textId="3D71BDB1" w:rsidR="00896169" w:rsidRDefault="00896169" w:rsidP="00635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Pr="00896169">
        <w:rPr>
          <w:rFonts w:eastAsia="MS Mincho" w:cs="Arial"/>
          <w:b/>
          <w:sz w:val="24"/>
          <w:szCs w:val="24"/>
          <w:lang w:val="en-US"/>
        </w:rPr>
        <w:t>R4-1910359</w:t>
      </w:r>
    </w:p>
    <w:p w14:paraId="02F47213" w14:textId="77777777" w:rsidR="00896169" w:rsidRDefault="00896169" w:rsidP="00896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Ljubljana, 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Pr="00BB4BD8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71940E6D" w:rsidR="007A2D84" w:rsidRPr="00410371" w:rsidRDefault="00CA5ED0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</w:t>
            </w:r>
            <w:r w:rsidR="00F81C0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23A240D9" w:rsidR="007A2D84" w:rsidRPr="00410371" w:rsidRDefault="00896169" w:rsidP="00B40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239EF400" w:rsidR="007A2D84" w:rsidRPr="00410371" w:rsidRDefault="006875B1" w:rsidP="00D7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39232AB4" w:rsidR="007A2D84" w:rsidRPr="00BB4BD8" w:rsidRDefault="00896169" w:rsidP="00BF2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BF20E8" w:rsidRPr="00BF20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2DBDE3B2" w:rsidR="007A2D84" w:rsidRDefault="00835C84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40CB1" w:rsidRPr="00B40CB1">
              <w:rPr>
                <w:noProof/>
              </w:rPr>
              <w:t>C</w:t>
            </w:r>
            <w:r w:rsidR="00896169" w:rsidRPr="00896169">
              <w:rPr>
                <w:noProof/>
              </w:rPr>
              <w:t>R to TS 38.141-1: Implementation of endorsed draft CRs from RAN4#92 (Rel-15)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3DDE0358" w:rsidR="007A2D84" w:rsidRPr="007B154A" w:rsidRDefault="00CA5ED0" w:rsidP="00F81C0D">
            <w:pPr>
              <w:pStyle w:val="CRCoverPage"/>
              <w:spacing w:after="0"/>
              <w:ind w:left="100"/>
              <w:rPr>
                <w:noProof/>
              </w:rPr>
            </w:pPr>
            <w:r w:rsidRPr="00CA5ED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6F78F656" w:rsidR="007A2D84" w:rsidRPr="007B154A" w:rsidRDefault="00896169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A01B04" w:rsidRPr="007B154A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4C08A6D0" w:rsidR="007A2D84" w:rsidRDefault="00896169" w:rsidP="00B40C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3B79BB11" w:rsidR="007A2D84" w:rsidRDefault="009E4E7C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CA5ED0">
              <w:rPr>
                <w:noProof/>
              </w:rPr>
              <w:t>5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2B1F919B" w:rsidR="00AC74BD" w:rsidRPr="00071236" w:rsidRDefault="003F31B5" w:rsidP="005F4E03">
            <w:pPr>
              <w:pStyle w:val="CRCoverPage"/>
              <w:tabs>
                <w:tab w:val="left" w:pos="1095"/>
              </w:tabs>
              <w:spacing w:after="0"/>
              <w:ind w:left="100"/>
              <w:rPr>
                <w:noProof/>
                <w:lang w:val="en-US"/>
              </w:rPr>
            </w:pPr>
            <w:r w:rsidRPr="003F31B5">
              <w:rPr>
                <w:noProof/>
                <w:lang w:val="en-US"/>
              </w:rPr>
              <w:t>Implementation of endorsed draft</w:t>
            </w:r>
            <w:r w:rsidR="00896169">
              <w:rPr>
                <w:noProof/>
                <w:lang w:val="en-US"/>
              </w:rPr>
              <w:t xml:space="preserve"> CRs from RAN4#92 meeting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0BE0EB88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E02F8" w14:textId="22DE6D70" w:rsidR="003F31B5" w:rsidRPr="00B04564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B04564">
              <w:rPr>
                <w:noProof/>
              </w:rPr>
              <w:t xml:space="preserve">This </w:t>
            </w:r>
            <w:r>
              <w:rPr>
                <w:noProof/>
              </w:rPr>
              <w:t>CR</w:t>
            </w:r>
            <w:r w:rsidRPr="00B04564">
              <w:rPr>
                <w:noProof/>
              </w:rPr>
              <w:t xml:space="preserve"> combines the </w:t>
            </w:r>
            <w:r w:rsidRPr="003F31B5">
              <w:rPr>
                <w:noProof/>
                <w:lang w:val="en-US"/>
              </w:rPr>
              <w:t>draft CRs from RAN4#9</w:t>
            </w:r>
            <w:r w:rsidR="00896169">
              <w:rPr>
                <w:noProof/>
                <w:lang w:val="en-US"/>
              </w:rPr>
              <w:t>2 meeting</w:t>
            </w:r>
            <w:r>
              <w:rPr>
                <w:noProof/>
                <w:lang w:val="en-US"/>
              </w:rPr>
              <w:t xml:space="preserve">, as listed below. All individual </w:t>
            </w:r>
            <w:r>
              <w:rPr>
                <w:noProof/>
              </w:rPr>
              <w:t>changes were identified with the tdoc number</w:t>
            </w:r>
            <w:r w:rsidRPr="00B0456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D7B8227" w14:textId="2F7F4D8F" w:rsidR="00A351B0" w:rsidRDefault="00A351B0" w:rsidP="001625BE">
            <w:pPr>
              <w:pStyle w:val="CRCoverPage"/>
              <w:spacing w:after="0"/>
              <w:rPr>
                <w:noProof/>
              </w:rPr>
            </w:pPr>
          </w:p>
          <w:p w14:paraId="4FCDB93B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R4-1907941</w:t>
            </w:r>
            <w:r>
              <w:rPr>
                <w:noProof/>
              </w:rPr>
              <w:tab/>
              <w:t>Draft CR to TS 38.141-1: Correction on the terminology in FRC tables in A.1 and A.2</w:t>
            </w:r>
          </w:p>
          <w:p w14:paraId="2247ED78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R4-1908388</w:t>
            </w:r>
            <w:r>
              <w:rPr>
                <w:noProof/>
              </w:rPr>
              <w:tab/>
              <w:t>Draft CR for TS38.141-1: editorial correction for reference measurement channel</w:t>
            </w:r>
          </w:p>
          <w:p w14:paraId="3C6DD0B0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R4-1908464</w:t>
            </w:r>
            <w:r>
              <w:rPr>
                <w:noProof/>
              </w:rPr>
              <w:tab/>
              <w:t>Requirement set applicability corrections 38.141-1 subclause 4.8</w:t>
            </w:r>
          </w:p>
          <w:p w14:paraId="5BEBBD56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R4-1908470</w:t>
            </w:r>
            <w:r>
              <w:rPr>
                <w:noProof/>
              </w:rPr>
              <w:tab/>
              <w:t>Modulation fallback for total power dynamic range in 38.141-1 clause 6.3.3.4.2</w:t>
            </w:r>
          </w:p>
          <w:p w14:paraId="7DCB7E6E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R4-1908620</w:t>
            </w:r>
            <w:r>
              <w:rPr>
                <w:noProof/>
              </w:rPr>
              <w:tab/>
              <w:t>Draft CR to TS38.141-1: Correction on interferer frequency offset values for ACS</w:t>
            </w:r>
          </w:p>
          <w:p w14:paraId="02BE3B46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R4-1908630</w:t>
            </w:r>
            <w:r>
              <w:rPr>
                <w:noProof/>
              </w:rPr>
              <w:tab/>
              <w:t>Draft CR to TS38.141-1: Corrections on EVM window length (Annex 6.5.3)</w:t>
            </w:r>
          </w:p>
          <w:p w14:paraId="56F4A2E7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R4-1909311</w:t>
            </w:r>
            <w:r>
              <w:rPr>
                <w:noProof/>
              </w:rPr>
              <w:tab/>
              <w:t>DraftCR to TS 38.141-1: reference corrections, Rel-15</w:t>
            </w:r>
          </w:p>
          <w:p w14:paraId="021A53C9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R4-1909312</w:t>
            </w:r>
            <w:r>
              <w:rPr>
                <w:noProof/>
              </w:rPr>
              <w:tab/>
              <w:t>DraftCR to 38.141-1: correction of equivalent TAB connectors testing, Rel-15</w:t>
            </w:r>
          </w:p>
          <w:p w14:paraId="470D04A9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R4-1909476</w:t>
            </w:r>
            <w:r>
              <w:rPr>
                <w:noProof/>
              </w:rPr>
              <w:tab/>
              <w:t>Draft CR to TS 38.141-1: Correction in test procedure for OTA transmitter spurious emissions</w:t>
            </w:r>
          </w:p>
          <w:p w14:paraId="59789B8A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R4-1910067</w:t>
            </w:r>
            <w:r>
              <w:rPr>
                <w:noProof/>
              </w:rPr>
              <w:tab/>
              <w:t>Draft CR to TS 38.141-1: Update of conducted test requirements for DFT-s-OFDM based PUSCH</w:t>
            </w:r>
          </w:p>
          <w:p w14:paraId="02F3ED4E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R4-1910070</w:t>
            </w:r>
            <w:r>
              <w:rPr>
                <w:noProof/>
              </w:rPr>
              <w:tab/>
              <w:t>Draft CR on NR PUCCH format2 conducted performance requirements for TS 38.141-1</w:t>
            </w:r>
          </w:p>
          <w:p w14:paraId="62E37997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R4-1910073</w:t>
            </w:r>
            <w:r>
              <w:rPr>
                <w:noProof/>
              </w:rPr>
              <w:tab/>
              <w:t>Draft CR on NR UCI on PUSCH conducted performance requirements for TS 38.141-1</w:t>
            </w:r>
          </w:p>
          <w:p w14:paraId="4BBC6ECC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R4-1910076</w:t>
            </w:r>
            <w:r>
              <w:rPr>
                <w:noProof/>
              </w:rPr>
              <w:tab/>
              <w:t>draftCR for 38.141-1: Conducted test requirements for CP-OFDM based PUSCH in FR1</w:t>
            </w:r>
          </w:p>
          <w:p w14:paraId="16F369E5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R4-1910082</w:t>
            </w:r>
            <w:r>
              <w:rPr>
                <w:noProof/>
              </w:rPr>
              <w:tab/>
              <w:t>Draft CR to TS 38.141-1 BS demodulation PUCCH format 0 requirements</w:t>
            </w:r>
          </w:p>
          <w:p w14:paraId="13322B3E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R4-1910086</w:t>
            </w:r>
            <w:r>
              <w:rPr>
                <w:noProof/>
              </w:rPr>
              <w:tab/>
              <w:t>Draft CR for 38.141-1 Conducted test requirements for NR PUCCH format 1</w:t>
            </w:r>
          </w:p>
          <w:p w14:paraId="06B1B415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R4-1910090</w:t>
            </w:r>
            <w:r>
              <w:rPr>
                <w:noProof/>
              </w:rPr>
              <w:tab/>
              <w:t>Draft CR for 38.141-1 Conducted test requirements for NR multi-slot PUCCH format 1</w:t>
            </w:r>
          </w:p>
          <w:p w14:paraId="6A5632D6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R4-1910095</w:t>
            </w:r>
            <w:r>
              <w:rPr>
                <w:noProof/>
              </w:rPr>
              <w:tab/>
              <w:t>draftCR: Updates to PUCCH formats 3 and 4 conducted conformance testing in TS 38.141-1</w:t>
            </w:r>
          </w:p>
          <w:p w14:paraId="07E93834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R4-1910424</w:t>
            </w:r>
            <w:r>
              <w:rPr>
                <w:noProof/>
              </w:rPr>
              <w:tab/>
              <w:t>Draft CR to TS 38.141-1 with clarification for test models</w:t>
            </w:r>
          </w:p>
          <w:p w14:paraId="191DCB0E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R4-1910427</w:t>
            </w:r>
            <w:r>
              <w:rPr>
                <w:noProof/>
              </w:rPr>
              <w:tab/>
              <w:t>Draft CR to TS 38.141-1: Editorial corrections</w:t>
            </w:r>
          </w:p>
          <w:p w14:paraId="2703995A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R4-1910428</w:t>
            </w:r>
            <w:r>
              <w:rPr>
                <w:noProof/>
              </w:rPr>
              <w:tab/>
              <w:t>Draft CR to TS 38.141-1: Clarification on BS output power testing</w:t>
            </w:r>
          </w:p>
          <w:p w14:paraId="501ECD30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R4-1910429</w:t>
            </w:r>
            <w:r>
              <w:rPr>
                <w:noProof/>
              </w:rPr>
              <w:tab/>
              <w:t>Corrections to EVM 38.141-1 Annex H</w:t>
            </w:r>
          </w:p>
          <w:p w14:paraId="48B28CD1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R4-1910432</w:t>
            </w:r>
            <w:r>
              <w:rPr>
                <w:noProof/>
              </w:rPr>
              <w:tab/>
              <w:t>Test model corrections in TS38.141-1 clause 4.9</w:t>
            </w:r>
          </w:p>
          <w:p w14:paraId="04D11ABA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R4-1910448</w:t>
            </w:r>
            <w:r>
              <w:rPr>
                <w:noProof/>
              </w:rPr>
              <w:tab/>
              <w:t>Draft CR to TS 38.141-1: Clarifications on receive configurations</w:t>
            </w:r>
          </w:p>
          <w:p w14:paraId="64FAFB27" w14:textId="77777777" w:rsidR="00896169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R4-1910463</w:t>
            </w:r>
            <w:r>
              <w:rPr>
                <w:noProof/>
              </w:rPr>
              <w:tab/>
              <w:t>Draft CR to 38.141-1: Correction on regional requirements (4.4)</w:t>
            </w:r>
          </w:p>
          <w:p w14:paraId="3FF1968F" w14:textId="0B82001B" w:rsidR="00896169" w:rsidRPr="00A351B0" w:rsidRDefault="00896169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R4-1910594</w:t>
            </w:r>
            <w:r>
              <w:rPr>
                <w:noProof/>
              </w:rPr>
              <w:tab/>
              <w:t>Corrections of the subclause mapping with 38.141-1 clause 4, annex C</w:t>
            </w:r>
          </w:p>
          <w:p w14:paraId="563CB801" w14:textId="77777777" w:rsidR="00A351B0" w:rsidRDefault="00A351B0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175099" w14:textId="166703B9" w:rsidR="003F31B5" w:rsidRP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3F31B5">
              <w:rPr>
                <w:noProof/>
              </w:rPr>
              <w:t xml:space="preserve">On top of the </w:t>
            </w:r>
            <w:r>
              <w:rPr>
                <w:noProof/>
              </w:rPr>
              <w:t xml:space="preserve">above, some additional editorial corrections were introduced. 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3229C09F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53B8CBBC" w:rsidR="007A2D84" w:rsidRDefault="003F31B5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Conducted test r</w:t>
            </w:r>
            <w:r w:rsidRPr="00B04564">
              <w:t>equirements would not be updated according to the Draft CRs</w:t>
            </w:r>
            <w:r>
              <w:t xml:space="preserve"> endorsed during RAN4#9</w:t>
            </w:r>
            <w:r w:rsidR="00896169">
              <w:t>2</w:t>
            </w:r>
            <w:r>
              <w:t xml:space="preserve"> meeting. 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Pr="007D3A73" w:rsidRDefault="007A2D84" w:rsidP="007C5BF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06844931" w:rsidR="007A2D84" w:rsidRPr="007D3A73" w:rsidRDefault="00A90E90" w:rsidP="00A90E90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2, 3.1, 4.1.2, 4.4, 4.5, 4.8, 4.9, 6.1, 6.2, 6.3, 6.5, 6.6, 7.2, 7.3, 7.4, 7.5, 7.6, 7.7, 8.2, 8.3, </w:t>
            </w:r>
            <w:r w:rsidR="003F31B5" w:rsidRPr="007D3A73">
              <w:rPr>
                <w:noProof/>
                <w:color w:val="000000" w:themeColor="text1"/>
              </w:rPr>
              <w:t>Annex A</w:t>
            </w:r>
            <w:r>
              <w:rPr>
                <w:noProof/>
                <w:color w:val="000000" w:themeColor="text1"/>
              </w:rPr>
              <w:t>.1, A.2, A.3, C.1, H.5</w:t>
            </w: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313403A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2264EC83" w:rsidR="007A2D84" w:rsidRDefault="00B40CB1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579C4DE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25D55E1F" w:rsidR="007A2D84" w:rsidRDefault="00B40CB1" w:rsidP="007C5B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38.141-2, CR#000</w:t>
            </w:r>
            <w:r w:rsidR="00E01AE7">
              <w:rPr>
                <w:noProof/>
              </w:rPr>
              <w:t>8</w:t>
            </w: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9E5201" w14:textId="65243A3C" w:rsidR="00A77CAF" w:rsidRDefault="00A77CAF" w:rsidP="00CA5ED0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</w:p>
    <w:sectPr w:rsidR="00A77CAF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6EA4A" w14:textId="77777777" w:rsidR="00EB3A9B" w:rsidRDefault="00EB3A9B">
      <w:r>
        <w:separator/>
      </w:r>
    </w:p>
  </w:endnote>
  <w:endnote w:type="continuationSeparator" w:id="0">
    <w:p w14:paraId="258A3AB7" w14:textId="77777777" w:rsidR="00EB3A9B" w:rsidRDefault="00EB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91D52" w14:textId="77777777" w:rsidR="00EB3A9B" w:rsidRDefault="00EB3A9B">
      <w:r>
        <w:separator/>
      </w:r>
    </w:p>
  </w:footnote>
  <w:footnote w:type="continuationSeparator" w:id="0">
    <w:p w14:paraId="66E82048" w14:textId="77777777" w:rsidR="00EB3A9B" w:rsidRDefault="00EB3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39703CB6"/>
    <w:multiLevelType w:val="hybridMultilevel"/>
    <w:tmpl w:val="98E88034"/>
    <w:lvl w:ilvl="0" w:tplc="1C1CCE86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2B74937"/>
    <w:multiLevelType w:val="hybridMultilevel"/>
    <w:tmpl w:val="CF1AA27C"/>
    <w:lvl w:ilvl="0" w:tplc="63F88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6059"/>
    <w:rsid w:val="00056D46"/>
    <w:rsid w:val="00062286"/>
    <w:rsid w:val="00063276"/>
    <w:rsid w:val="00063DEC"/>
    <w:rsid w:val="00065565"/>
    <w:rsid w:val="00071236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0F6617"/>
    <w:rsid w:val="001022D1"/>
    <w:rsid w:val="0011043D"/>
    <w:rsid w:val="00120ED1"/>
    <w:rsid w:val="001225B4"/>
    <w:rsid w:val="00135F47"/>
    <w:rsid w:val="00142894"/>
    <w:rsid w:val="00155B78"/>
    <w:rsid w:val="00156365"/>
    <w:rsid w:val="00160934"/>
    <w:rsid w:val="001625BE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E139A"/>
    <w:rsid w:val="001E7542"/>
    <w:rsid w:val="001F0AE6"/>
    <w:rsid w:val="001F4A38"/>
    <w:rsid w:val="002010C2"/>
    <w:rsid w:val="00205129"/>
    <w:rsid w:val="00224DBA"/>
    <w:rsid w:val="00234302"/>
    <w:rsid w:val="00234447"/>
    <w:rsid w:val="002378B3"/>
    <w:rsid w:val="00242DA3"/>
    <w:rsid w:val="0025586E"/>
    <w:rsid w:val="00284F4B"/>
    <w:rsid w:val="00287C22"/>
    <w:rsid w:val="002A45C3"/>
    <w:rsid w:val="002A47EF"/>
    <w:rsid w:val="002B0D32"/>
    <w:rsid w:val="002B591A"/>
    <w:rsid w:val="002B6DAA"/>
    <w:rsid w:val="002C25F3"/>
    <w:rsid w:val="002C7D08"/>
    <w:rsid w:val="002D02B4"/>
    <w:rsid w:val="002D3C13"/>
    <w:rsid w:val="002D5516"/>
    <w:rsid w:val="002D6E53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91E7E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31B5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213A"/>
    <w:rsid w:val="004E260C"/>
    <w:rsid w:val="004E712C"/>
    <w:rsid w:val="005222CE"/>
    <w:rsid w:val="0052736F"/>
    <w:rsid w:val="00531F72"/>
    <w:rsid w:val="00533AD0"/>
    <w:rsid w:val="0055124B"/>
    <w:rsid w:val="0055181B"/>
    <w:rsid w:val="00555AF5"/>
    <w:rsid w:val="00565BEF"/>
    <w:rsid w:val="00571585"/>
    <w:rsid w:val="005751DF"/>
    <w:rsid w:val="00576D80"/>
    <w:rsid w:val="00580E51"/>
    <w:rsid w:val="005830E8"/>
    <w:rsid w:val="00584455"/>
    <w:rsid w:val="005B2542"/>
    <w:rsid w:val="005B25AD"/>
    <w:rsid w:val="005B58AE"/>
    <w:rsid w:val="005B5D54"/>
    <w:rsid w:val="005B6FB4"/>
    <w:rsid w:val="005D6755"/>
    <w:rsid w:val="005E6963"/>
    <w:rsid w:val="005F4E03"/>
    <w:rsid w:val="006008D6"/>
    <w:rsid w:val="00601139"/>
    <w:rsid w:val="0060166F"/>
    <w:rsid w:val="006043DB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80549"/>
    <w:rsid w:val="006875B1"/>
    <w:rsid w:val="006A290C"/>
    <w:rsid w:val="006A29C6"/>
    <w:rsid w:val="006B4015"/>
    <w:rsid w:val="006B73A0"/>
    <w:rsid w:val="006B78E0"/>
    <w:rsid w:val="006D0B00"/>
    <w:rsid w:val="006E0761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A5994"/>
    <w:rsid w:val="007B154A"/>
    <w:rsid w:val="007B2B2E"/>
    <w:rsid w:val="007C065D"/>
    <w:rsid w:val="007D1CBD"/>
    <w:rsid w:val="007D3A73"/>
    <w:rsid w:val="007D7679"/>
    <w:rsid w:val="007F16C5"/>
    <w:rsid w:val="00800B86"/>
    <w:rsid w:val="0080238C"/>
    <w:rsid w:val="00805DC7"/>
    <w:rsid w:val="00807C5C"/>
    <w:rsid w:val="0082289E"/>
    <w:rsid w:val="00827FE5"/>
    <w:rsid w:val="00835C84"/>
    <w:rsid w:val="008376F5"/>
    <w:rsid w:val="008518F6"/>
    <w:rsid w:val="00852383"/>
    <w:rsid w:val="00856D61"/>
    <w:rsid w:val="00861B7D"/>
    <w:rsid w:val="00864EE1"/>
    <w:rsid w:val="0086697D"/>
    <w:rsid w:val="0088729A"/>
    <w:rsid w:val="00894EEF"/>
    <w:rsid w:val="00896169"/>
    <w:rsid w:val="008B0D5A"/>
    <w:rsid w:val="008B0ECF"/>
    <w:rsid w:val="008B2A5D"/>
    <w:rsid w:val="008C645C"/>
    <w:rsid w:val="008D3989"/>
    <w:rsid w:val="008E0252"/>
    <w:rsid w:val="008E77FD"/>
    <w:rsid w:val="009106C1"/>
    <w:rsid w:val="009165CD"/>
    <w:rsid w:val="00920149"/>
    <w:rsid w:val="00924B8F"/>
    <w:rsid w:val="009308ED"/>
    <w:rsid w:val="00931721"/>
    <w:rsid w:val="00940118"/>
    <w:rsid w:val="00945C3B"/>
    <w:rsid w:val="0096368D"/>
    <w:rsid w:val="00971E29"/>
    <w:rsid w:val="009729F7"/>
    <w:rsid w:val="00997FFD"/>
    <w:rsid w:val="009A3614"/>
    <w:rsid w:val="009A5FFE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51B0"/>
    <w:rsid w:val="00A371BE"/>
    <w:rsid w:val="00A53724"/>
    <w:rsid w:val="00A67CF9"/>
    <w:rsid w:val="00A77CAF"/>
    <w:rsid w:val="00A858D3"/>
    <w:rsid w:val="00A90E90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C74BD"/>
    <w:rsid w:val="00AE78B2"/>
    <w:rsid w:val="00AF5032"/>
    <w:rsid w:val="00B23A1B"/>
    <w:rsid w:val="00B2521C"/>
    <w:rsid w:val="00B305A3"/>
    <w:rsid w:val="00B40CB1"/>
    <w:rsid w:val="00B45D13"/>
    <w:rsid w:val="00B75271"/>
    <w:rsid w:val="00B765C9"/>
    <w:rsid w:val="00B812ED"/>
    <w:rsid w:val="00B97C90"/>
    <w:rsid w:val="00BA1572"/>
    <w:rsid w:val="00BA21A7"/>
    <w:rsid w:val="00BA57E8"/>
    <w:rsid w:val="00BB3DEC"/>
    <w:rsid w:val="00BB4BD8"/>
    <w:rsid w:val="00BB77BC"/>
    <w:rsid w:val="00BB7B6B"/>
    <w:rsid w:val="00BC013E"/>
    <w:rsid w:val="00BC51D6"/>
    <w:rsid w:val="00BD22D6"/>
    <w:rsid w:val="00BE0AF3"/>
    <w:rsid w:val="00BE1B7A"/>
    <w:rsid w:val="00BE74FD"/>
    <w:rsid w:val="00BF1C14"/>
    <w:rsid w:val="00BF20E8"/>
    <w:rsid w:val="00BF3164"/>
    <w:rsid w:val="00BF6545"/>
    <w:rsid w:val="00BF6BC3"/>
    <w:rsid w:val="00BF7626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A5ED0"/>
    <w:rsid w:val="00CB1895"/>
    <w:rsid w:val="00CB64F5"/>
    <w:rsid w:val="00CD00EE"/>
    <w:rsid w:val="00CF1133"/>
    <w:rsid w:val="00CF2E25"/>
    <w:rsid w:val="00D03A06"/>
    <w:rsid w:val="00D0516D"/>
    <w:rsid w:val="00D07265"/>
    <w:rsid w:val="00D0748D"/>
    <w:rsid w:val="00D16CFB"/>
    <w:rsid w:val="00D24011"/>
    <w:rsid w:val="00D2743C"/>
    <w:rsid w:val="00D31AC4"/>
    <w:rsid w:val="00D33EBE"/>
    <w:rsid w:val="00D4453C"/>
    <w:rsid w:val="00D71131"/>
    <w:rsid w:val="00D72EC0"/>
    <w:rsid w:val="00D73C29"/>
    <w:rsid w:val="00D743D9"/>
    <w:rsid w:val="00D80121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1AE7"/>
    <w:rsid w:val="00E03F53"/>
    <w:rsid w:val="00E04DF3"/>
    <w:rsid w:val="00E13383"/>
    <w:rsid w:val="00E437D4"/>
    <w:rsid w:val="00E45F2D"/>
    <w:rsid w:val="00E46031"/>
    <w:rsid w:val="00E46B22"/>
    <w:rsid w:val="00E64A04"/>
    <w:rsid w:val="00E91473"/>
    <w:rsid w:val="00E91BC8"/>
    <w:rsid w:val="00E95B23"/>
    <w:rsid w:val="00EA0692"/>
    <w:rsid w:val="00EA3054"/>
    <w:rsid w:val="00EB3A9B"/>
    <w:rsid w:val="00EC0DD5"/>
    <w:rsid w:val="00EC1A5C"/>
    <w:rsid w:val="00EC3C8B"/>
    <w:rsid w:val="00EC4A25"/>
    <w:rsid w:val="00ED5AC9"/>
    <w:rsid w:val="00EE5E57"/>
    <w:rsid w:val="00F13F70"/>
    <w:rsid w:val="00F15808"/>
    <w:rsid w:val="00F33359"/>
    <w:rsid w:val="00F339B0"/>
    <w:rsid w:val="00F34561"/>
    <w:rsid w:val="00F36B7D"/>
    <w:rsid w:val="00F457BA"/>
    <w:rsid w:val="00F574D8"/>
    <w:rsid w:val="00F60706"/>
    <w:rsid w:val="00F643E1"/>
    <w:rsid w:val="00F8056E"/>
    <w:rsid w:val="00F81C0D"/>
    <w:rsid w:val="00F873AD"/>
    <w:rsid w:val="00F94C22"/>
    <w:rsid w:val="00F9648E"/>
    <w:rsid w:val="00FA1153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17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qFormat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qFormat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  <w:style w:type="table" w:styleId="TableGrid">
    <w:name w:val="Table Grid"/>
    <w:basedOn w:val="TableNormal"/>
    <w:rsid w:val="00AC7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AA2AE-4EE9-477E-9A77-8537A5826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4275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Huawei</cp:lastModifiedBy>
  <cp:revision>3</cp:revision>
  <dcterms:created xsi:type="dcterms:W3CDTF">2019-09-09T20:42:00Z</dcterms:created>
  <dcterms:modified xsi:type="dcterms:W3CDTF">2019-09-09T20:42:00Z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</Properties>
</file>